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ADBBFF" w14:textId="5A08E057" w:rsidR="006B2F86" w:rsidRDefault="004A19A1" w:rsidP="00E71FC3">
      <w:pPr>
        <w:pStyle w:val="NoSpacing"/>
      </w:pPr>
      <w:r>
        <w:rPr>
          <w:u w:val="single"/>
        </w:rPr>
        <w:t>John RYPON</w:t>
      </w:r>
      <w:r>
        <w:t xml:space="preserve">   </w:t>
      </w:r>
      <w:proofErr w:type="gramStart"/>
      <w:r>
        <w:t xml:space="preserve">   (</w:t>
      </w:r>
      <w:proofErr w:type="gramEnd"/>
      <w:r>
        <w:t>fl.1458)</w:t>
      </w:r>
    </w:p>
    <w:p w14:paraId="219347A5" w14:textId="584D63B0" w:rsidR="004A19A1" w:rsidRDefault="004A19A1" w:rsidP="00E71FC3">
      <w:pPr>
        <w:pStyle w:val="NoSpacing"/>
      </w:pPr>
      <w:r>
        <w:t>Serjeant-at-arms.</w:t>
      </w:r>
    </w:p>
    <w:p w14:paraId="2BF63E6A" w14:textId="20C53C6E" w:rsidR="004A19A1" w:rsidRDefault="004A19A1" w:rsidP="00E71FC3">
      <w:pPr>
        <w:pStyle w:val="NoSpacing"/>
      </w:pPr>
    </w:p>
    <w:p w14:paraId="49AC0C38" w14:textId="685DAC63" w:rsidR="004A19A1" w:rsidRDefault="004A19A1" w:rsidP="00E71FC3">
      <w:pPr>
        <w:pStyle w:val="NoSpacing"/>
      </w:pPr>
    </w:p>
    <w:p w14:paraId="6CAB4F51" w14:textId="7335D51B" w:rsidR="004A19A1" w:rsidRDefault="004A19A1" w:rsidP="00E71FC3">
      <w:pPr>
        <w:pStyle w:val="NoSpacing"/>
      </w:pPr>
      <w:r>
        <w:t xml:space="preserve">   in</w:t>
      </w:r>
      <w:r>
        <w:tab/>
        <w:t>1458</w:t>
      </w:r>
      <w:r>
        <w:tab/>
        <w:t>He was a Serjeant-at-arms.   (C.P.R. 1452-61 p.439)</w:t>
      </w:r>
    </w:p>
    <w:p w14:paraId="733D5DA6" w14:textId="143E986D" w:rsidR="004A19A1" w:rsidRDefault="004A19A1" w:rsidP="00E71FC3">
      <w:pPr>
        <w:pStyle w:val="NoSpacing"/>
      </w:pPr>
    </w:p>
    <w:p w14:paraId="406A4F76" w14:textId="49772EBE" w:rsidR="004A19A1" w:rsidRDefault="004A19A1" w:rsidP="00E71FC3">
      <w:pPr>
        <w:pStyle w:val="NoSpacing"/>
      </w:pPr>
    </w:p>
    <w:p w14:paraId="7C4916CC" w14:textId="04FC7117" w:rsidR="004A19A1" w:rsidRPr="004A19A1" w:rsidRDefault="004A19A1" w:rsidP="00E71FC3">
      <w:pPr>
        <w:pStyle w:val="NoSpacing"/>
      </w:pPr>
      <w:r>
        <w:t>3 June 2018</w:t>
      </w:r>
      <w:bookmarkStart w:id="0" w:name="_GoBack"/>
      <w:bookmarkEnd w:id="0"/>
    </w:p>
    <w:sectPr w:rsidR="004A19A1" w:rsidRPr="004A19A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E23997" w14:textId="77777777" w:rsidR="004A19A1" w:rsidRDefault="004A19A1" w:rsidP="00E71FC3">
      <w:pPr>
        <w:spacing w:after="0" w:line="240" w:lineRule="auto"/>
      </w:pPr>
      <w:r>
        <w:separator/>
      </w:r>
    </w:p>
  </w:endnote>
  <w:endnote w:type="continuationSeparator" w:id="0">
    <w:p w14:paraId="35F6CD83" w14:textId="77777777" w:rsidR="004A19A1" w:rsidRDefault="004A19A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A4E21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1217E7" w14:textId="77777777" w:rsidR="004A19A1" w:rsidRDefault="004A19A1" w:rsidP="00E71FC3">
      <w:pPr>
        <w:spacing w:after="0" w:line="240" w:lineRule="auto"/>
      </w:pPr>
      <w:r>
        <w:separator/>
      </w:r>
    </w:p>
  </w:footnote>
  <w:footnote w:type="continuationSeparator" w:id="0">
    <w:p w14:paraId="33440E05" w14:textId="77777777" w:rsidR="004A19A1" w:rsidRDefault="004A19A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9A1"/>
    <w:rsid w:val="001A7C09"/>
    <w:rsid w:val="004A19A1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70639D"/>
  <w15:chartTrackingRefBased/>
  <w15:docId w15:val="{B3A7B5D7-A84C-4A18-9D33-B358E844B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2018-06-03T19:52:00Z</dcterms:created>
  <dcterms:modified xsi:type="dcterms:W3CDTF">2018-06-03T19:55:00Z</dcterms:modified>
</cp:coreProperties>
</file>